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ascii="Arial" w:hAnsi="Arial" w:cs="Arial"/>
          <w:b/>
          <w:sz w:val="24"/>
          <w:szCs w:val="24"/>
          <w:lang w:eastAsia="ja-JP"/>
        </w:rPr>
      </w:pPr>
      <w:bookmarkStart w:id="0" w:name="_Hlt450066085"/>
      <w:bookmarkEnd w:id="0"/>
      <w:bookmarkStart w:id="1" w:name="_Hlt449016246"/>
      <w:bookmarkEnd w:id="1"/>
      <w:bookmarkStart w:id="2" w:name="_Hlt450066087"/>
      <w:bookmarkEnd w:id="2"/>
      <w:bookmarkStart w:id="3" w:name="_Hlt450039480"/>
      <w:bookmarkEnd w:id="3"/>
      <w:bookmarkStart w:id="4" w:name="_Hlt450051172"/>
      <w:bookmarkEnd w:id="4"/>
      <w:bookmarkStart w:id="5" w:name="_Hlt448930105"/>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0138</w:t>
      </w:r>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Rotterdam, Netherlands, March 20-23, 2023</w:t>
      </w: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9.4.5.7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4Rx for NR bands for FWA (Fixed Wireless Access) UEs (&lt;2.6GHz)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4Rx_NR_bands_R18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TW"/>
              </w:rPr>
              <w:t>981042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RP-223541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7" w:name="OLE_LINK2"/>
            <w:r>
              <w:rPr>
                <w:rFonts w:hint="eastAsia" w:ascii="Arial" w:hAnsi="Arial" w:eastAsia="宋体" w:cs="Arial"/>
                <w:color w:val="auto"/>
                <w:sz w:val="20"/>
                <w:szCs w:val="20"/>
                <w:highlight w:val="none"/>
                <w:lang w:val="en-US" w:eastAsia="zh-CN"/>
              </w:rPr>
              <w:t>30</w:t>
            </w:r>
            <w:r>
              <w:rPr>
                <w:rFonts w:hint="default" w:ascii="Arial" w:hAnsi="Arial" w:cs="Arial"/>
                <w:color w:val="auto"/>
                <w:sz w:val="20"/>
                <w:szCs w:val="20"/>
                <w:highlight w:val="none"/>
                <w:lang w:eastAsia="ja-JP"/>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30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rPr>
          <w:rFonts w:eastAsia="Yu Mincho"/>
          <w:b/>
          <w:bCs/>
          <w:u w:val="single"/>
          <w:lang w:eastAsia="ja-JP"/>
        </w:rPr>
      </w:pPr>
      <w:r>
        <w:rPr>
          <w:rFonts w:eastAsia="Yu Mincho"/>
          <w:b/>
          <w:bCs/>
          <w:u w:val="single"/>
          <w:lang w:eastAsia="ja-JP"/>
        </w:rPr>
        <w:t>RAN4 #106 (Feb. 2023, Athens, Greece)</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Two draft CRs (</w:t>
      </w:r>
      <w:r>
        <w:rPr>
          <w:rFonts w:hint="default" w:ascii="Arial" w:hAnsi="Arial" w:cs="Arial"/>
          <w:sz w:val="20"/>
          <w:szCs w:val="20"/>
          <w:lang w:val="en-US" w:eastAsia="zh-CN"/>
        </w:rPr>
        <w:t>R4-2301255</w:t>
      </w:r>
      <w:r>
        <w:rPr>
          <w:rFonts w:hint="eastAsia" w:ascii="Arial" w:hAnsi="Arial" w:cs="Arial"/>
          <w:sz w:val="20"/>
          <w:szCs w:val="20"/>
          <w:lang w:val="en-US" w:eastAsia="zh-CN"/>
        </w:rPr>
        <w:t xml:space="preserve">, </w:t>
      </w:r>
      <w:r>
        <w:rPr>
          <w:rFonts w:hint="default" w:ascii="Arial" w:hAnsi="Arial" w:cs="Arial"/>
          <w:sz w:val="20"/>
          <w:szCs w:val="20"/>
          <w:lang w:val="en-US" w:eastAsia="zh-CN"/>
        </w:rPr>
        <w:t>R4-2302447</w:t>
      </w:r>
      <w:r>
        <w:rPr>
          <w:rFonts w:hint="eastAsia" w:ascii="Arial" w:hAnsi="Arial" w:cs="Arial"/>
          <w:sz w:val="20"/>
          <w:szCs w:val="20"/>
          <w:lang w:val="en-US" w:eastAsia="zh-CN"/>
        </w:rPr>
        <w:t xml:space="preserve">) were endorsed to introduce n5, n25/n85 to support 4Rx. The endorsed CR is implemented in the big CR </w:t>
      </w:r>
      <w:bookmarkStart w:id="8" w:name="OLE_LINK4"/>
      <w:r>
        <w:rPr>
          <w:rFonts w:hint="eastAsia" w:ascii="Arial" w:hAnsi="Arial" w:cs="Arial"/>
          <w:sz w:val="20"/>
          <w:szCs w:val="20"/>
          <w:lang w:val="en-US" w:eastAsia="zh-CN"/>
        </w:rPr>
        <w:t>R4-2301278</w:t>
      </w:r>
      <w:bookmarkEnd w:id="8"/>
      <w:r>
        <w:rPr>
          <w:rFonts w:hint="eastAsia" w:ascii="Arial" w:hAnsi="Arial" w:cs="Arial"/>
          <w:sz w:val="20"/>
          <w:szCs w:val="20"/>
          <w:lang w:val="en-US" w:eastAsia="zh-CN"/>
        </w:rPr>
        <w:t>.</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106</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bookmarkStart w:id="9" w:name="OLE_LINK1"/>
      <w:r>
        <w:rPr>
          <w:rFonts w:hint="default" w:cs="Arial"/>
          <w:sz w:val="20"/>
          <w:szCs w:val="20"/>
          <w:lang w:val="en-US" w:eastAsia="zh-CN"/>
        </w:rPr>
        <w:t>R4-2301255</w:t>
      </w:r>
      <w:bookmarkEnd w:id="9"/>
      <w:r>
        <w:rPr>
          <w:rFonts w:hint="default" w:cs="Arial"/>
          <w:sz w:val="20"/>
          <w:szCs w:val="20"/>
          <w:lang w:val="en-US" w:eastAsia="zh-CN"/>
        </w:rPr>
        <w:tab/>
      </w:r>
      <w:r>
        <w:rPr>
          <w:rFonts w:hint="default" w:cs="Arial"/>
          <w:sz w:val="20"/>
          <w:szCs w:val="20"/>
          <w:lang w:val="en-US" w:eastAsia="zh-CN"/>
        </w:rPr>
        <w:t>draft CR to TS38.101-1: 4Rx for n5</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bookmarkStart w:id="10" w:name="OLE_LINK3"/>
      <w:r>
        <w:rPr>
          <w:rFonts w:hint="default" w:cs="Arial"/>
          <w:sz w:val="20"/>
          <w:szCs w:val="20"/>
          <w:lang w:val="en-US" w:eastAsia="zh-CN"/>
        </w:rPr>
        <w:t>R4-2302447</w:t>
      </w:r>
      <w:bookmarkEnd w:id="10"/>
      <w:r>
        <w:rPr>
          <w:rFonts w:hint="default" w:cs="Arial"/>
          <w:sz w:val="20"/>
          <w:szCs w:val="20"/>
          <w:lang w:val="en-US" w:eastAsia="zh-CN"/>
        </w:rPr>
        <w:tab/>
      </w:r>
      <w:r>
        <w:rPr>
          <w:rFonts w:hint="default" w:cs="Arial"/>
          <w:sz w:val="20"/>
          <w:szCs w:val="20"/>
          <w:lang w:val="en-US" w:eastAsia="zh-CN"/>
        </w:rPr>
        <w:t>Draft CR for 38.101-1: 4Rx for n25 and n85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ascii="Arial" w:hAnsi="Arial" w:cs="Arial"/>
          <w:sz w:val="20"/>
          <w:szCs w:val="20"/>
          <w:lang w:val="en-US" w:eastAsia="zh-CN"/>
        </w:rPr>
        <w:t>R4-2301278</w:t>
      </w:r>
      <w:r>
        <w:rPr>
          <w:rFonts w:hint="eastAsia" w:cs="Arial"/>
          <w:sz w:val="20"/>
          <w:szCs w:val="20"/>
          <w:lang w:val="en-US" w:eastAsia="zh-CN"/>
        </w:rPr>
        <w:tab/>
      </w:r>
      <w:r>
        <w:rPr>
          <w:rFonts w:hint="eastAsia" w:cs="Arial"/>
          <w:sz w:val="20"/>
          <w:szCs w:val="20"/>
          <w:lang w:val="en-US" w:eastAsia="zh-CN"/>
        </w:rPr>
        <w:tab/>
      </w:r>
      <w:r>
        <w:rPr>
          <w:rFonts w:hint="eastAsia" w:eastAsia="宋体"/>
          <w:highlight w:val="none"/>
          <w:lang w:val="en-US" w:eastAsia="zh-CN"/>
        </w:rPr>
        <w:t>Big CR to reflect the completed 4Rx support for NR FR1 bands (2.6GHz) into TS 38.101-1</w:t>
      </w:r>
      <w:bookmarkStart w:id="11" w:name="_GoBack"/>
      <w:bookmarkEnd w:id="11"/>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D677D9C"/>
    <w:rsid w:val="0E662D2B"/>
    <w:rsid w:val="12784025"/>
    <w:rsid w:val="12DD7876"/>
    <w:rsid w:val="13131DF5"/>
    <w:rsid w:val="138C12B9"/>
    <w:rsid w:val="140053F7"/>
    <w:rsid w:val="14186722"/>
    <w:rsid w:val="14465E1B"/>
    <w:rsid w:val="15555D26"/>
    <w:rsid w:val="15722734"/>
    <w:rsid w:val="16C027D5"/>
    <w:rsid w:val="189A4D3D"/>
    <w:rsid w:val="19242587"/>
    <w:rsid w:val="19892254"/>
    <w:rsid w:val="1A3B0520"/>
    <w:rsid w:val="1B8D3D8C"/>
    <w:rsid w:val="1C3169C5"/>
    <w:rsid w:val="1E5A51FD"/>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9835FC8"/>
    <w:rsid w:val="2D896612"/>
    <w:rsid w:val="2DB835CF"/>
    <w:rsid w:val="2E36454D"/>
    <w:rsid w:val="2E7B3A0D"/>
    <w:rsid w:val="2EDC42FF"/>
    <w:rsid w:val="305B7350"/>
    <w:rsid w:val="30772A72"/>
    <w:rsid w:val="30A51B62"/>
    <w:rsid w:val="30F234D9"/>
    <w:rsid w:val="31D526D7"/>
    <w:rsid w:val="3245151D"/>
    <w:rsid w:val="32C33692"/>
    <w:rsid w:val="330721F2"/>
    <w:rsid w:val="34201FBD"/>
    <w:rsid w:val="346E16D9"/>
    <w:rsid w:val="35C21D6C"/>
    <w:rsid w:val="3606196A"/>
    <w:rsid w:val="36AB1E6B"/>
    <w:rsid w:val="37191EEC"/>
    <w:rsid w:val="382C2684"/>
    <w:rsid w:val="39DC033C"/>
    <w:rsid w:val="39F20410"/>
    <w:rsid w:val="3A9A559E"/>
    <w:rsid w:val="3B3220B3"/>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89F0133"/>
    <w:rsid w:val="48DB2497"/>
    <w:rsid w:val="4A954C49"/>
    <w:rsid w:val="4BF02E24"/>
    <w:rsid w:val="4DD470DA"/>
    <w:rsid w:val="4E422202"/>
    <w:rsid w:val="4EA11F79"/>
    <w:rsid w:val="4EB431A8"/>
    <w:rsid w:val="4F7208D4"/>
    <w:rsid w:val="50727CDA"/>
    <w:rsid w:val="50917AC6"/>
    <w:rsid w:val="50AF0D52"/>
    <w:rsid w:val="50F55CE5"/>
    <w:rsid w:val="52CB5086"/>
    <w:rsid w:val="53921A62"/>
    <w:rsid w:val="53BD56E0"/>
    <w:rsid w:val="56D07FF5"/>
    <w:rsid w:val="572F1AF0"/>
    <w:rsid w:val="58DA5C48"/>
    <w:rsid w:val="59BA35CB"/>
    <w:rsid w:val="5A2F421E"/>
    <w:rsid w:val="5A4F38FB"/>
    <w:rsid w:val="5C602A00"/>
    <w:rsid w:val="5E5E1CE0"/>
    <w:rsid w:val="5E72698D"/>
    <w:rsid w:val="5EBE6472"/>
    <w:rsid w:val="5F9F7B2B"/>
    <w:rsid w:val="60CF68A6"/>
    <w:rsid w:val="60E9497A"/>
    <w:rsid w:val="63766B9B"/>
    <w:rsid w:val="6616252E"/>
    <w:rsid w:val="678142F3"/>
    <w:rsid w:val="688A7C90"/>
    <w:rsid w:val="689A7C0D"/>
    <w:rsid w:val="689B64FD"/>
    <w:rsid w:val="69A87392"/>
    <w:rsid w:val="6A8006E8"/>
    <w:rsid w:val="6B445E2E"/>
    <w:rsid w:val="6C383F75"/>
    <w:rsid w:val="6C3C4ABD"/>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2023-03-09T08:46:32Z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